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848B7" w14:textId="77777777" w:rsidR="00545F44" w:rsidRDefault="00545F44" w:rsidP="00545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GODARD</w:t>
      </w:r>
      <w:r>
        <w:rPr>
          <w:rFonts w:ascii="Times New Roman" w:hAnsi="Times New Roman" w:cs="Times New Roman"/>
        </w:rPr>
        <w:t xml:space="preserve">       (fl.1484)</w:t>
      </w:r>
    </w:p>
    <w:p w14:paraId="195A6DF3" w14:textId="77777777" w:rsidR="00545F44" w:rsidRDefault="00545F44" w:rsidP="00545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</w:t>
      </w:r>
      <w:proofErr w:type="spellStart"/>
      <w:r>
        <w:rPr>
          <w:rFonts w:ascii="Times New Roman" w:hAnsi="Times New Roman" w:cs="Times New Roman"/>
        </w:rPr>
        <w:t>Welnetham</w:t>
      </w:r>
      <w:proofErr w:type="spellEnd"/>
      <w:r>
        <w:rPr>
          <w:rFonts w:ascii="Times New Roman" w:hAnsi="Times New Roman" w:cs="Times New Roman"/>
        </w:rPr>
        <w:t>, Suffolk. Husbandman.</w:t>
      </w:r>
    </w:p>
    <w:p w14:paraId="3D38B21C" w14:textId="77777777" w:rsidR="00545F44" w:rsidRDefault="00545F44" w:rsidP="00545F44">
      <w:pPr>
        <w:rPr>
          <w:rFonts w:ascii="Times New Roman" w:hAnsi="Times New Roman" w:cs="Times New Roman"/>
        </w:rPr>
      </w:pPr>
    </w:p>
    <w:p w14:paraId="4315A3CE" w14:textId="77777777" w:rsidR="00545F44" w:rsidRDefault="00545F44" w:rsidP="00545F44">
      <w:pPr>
        <w:rPr>
          <w:rFonts w:ascii="Times New Roman" w:hAnsi="Times New Roman" w:cs="Times New Roman"/>
        </w:rPr>
      </w:pPr>
    </w:p>
    <w:p w14:paraId="3039E230" w14:textId="77777777" w:rsidR="00545F44" w:rsidRDefault="00545F44" w:rsidP="00545F44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Symond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</w:rPr>
        <w:t>Scarbet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r>
        <w:rPr>
          <w:rFonts w:ascii="Times New Roman" w:hAnsi="Times New Roman" w:cs="Times New Roman"/>
        </w:rPr>
        <w:t>St.Edmunds</w:t>
      </w:r>
      <w:proofErr w:type="spellEnd"/>
      <w:r>
        <w:rPr>
          <w:rFonts w:ascii="Times New Roman" w:hAnsi="Times New Roman" w:cs="Times New Roman"/>
        </w:rPr>
        <w:t xml:space="preserve">(q.v.), John Ely of Bury </w:t>
      </w:r>
      <w:proofErr w:type="spellStart"/>
      <w:r>
        <w:rPr>
          <w:rFonts w:ascii="Times New Roman" w:hAnsi="Times New Roman" w:cs="Times New Roman"/>
        </w:rPr>
        <w:t>St.Edmunds</w:t>
      </w:r>
      <w:proofErr w:type="spellEnd"/>
      <w:r>
        <w:rPr>
          <w:rFonts w:ascii="Times New Roman" w:hAnsi="Times New Roman" w:cs="Times New Roman"/>
        </w:rPr>
        <w:t xml:space="preserve">(q.v.), Unknown </w:t>
      </w:r>
      <w:proofErr w:type="spellStart"/>
      <w:r>
        <w:rPr>
          <w:rFonts w:ascii="Times New Roman" w:hAnsi="Times New Roman" w:cs="Times New Roman"/>
        </w:rPr>
        <w:t>Malywade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Horningess</w:t>
      </w:r>
      <w:proofErr w:type="spellEnd"/>
      <w:r>
        <w:rPr>
          <w:rFonts w:ascii="Times New Roman" w:hAnsi="Times New Roman" w:cs="Times New Roman"/>
        </w:rPr>
        <w:t>(q.v.) and John Sharp of Hargrave(q.v.).</w:t>
      </w:r>
    </w:p>
    <w:p w14:paraId="37A728CD" w14:textId="77777777" w:rsidR="00545F44" w:rsidRDefault="00545F44" w:rsidP="00545F44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92689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2D50063" w14:textId="77777777" w:rsidR="00545F44" w:rsidRDefault="00545F44" w:rsidP="00545F44">
      <w:pPr>
        <w:rPr>
          <w:rFonts w:ascii="Times New Roman" w:hAnsi="Times New Roman" w:cs="Times New Roman"/>
        </w:rPr>
      </w:pPr>
    </w:p>
    <w:p w14:paraId="607CAD7B" w14:textId="77777777" w:rsidR="00545F44" w:rsidRDefault="00545F44" w:rsidP="00545F44">
      <w:pPr>
        <w:rPr>
          <w:rFonts w:ascii="Times New Roman" w:hAnsi="Times New Roman" w:cs="Times New Roman"/>
        </w:rPr>
      </w:pPr>
    </w:p>
    <w:p w14:paraId="2A182785" w14:textId="77777777" w:rsidR="00545F44" w:rsidRDefault="00545F44" w:rsidP="00545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2019</w:t>
      </w:r>
    </w:p>
    <w:p w14:paraId="046EFABD" w14:textId="77777777" w:rsidR="006B2F86" w:rsidRPr="00E71FC3" w:rsidRDefault="00545F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3F4AF" w14:textId="77777777" w:rsidR="00545F44" w:rsidRDefault="00545F44" w:rsidP="00E71FC3">
      <w:r>
        <w:separator/>
      </w:r>
    </w:p>
  </w:endnote>
  <w:endnote w:type="continuationSeparator" w:id="0">
    <w:p w14:paraId="5E99F81E" w14:textId="77777777" w:rsidR="00545F44" w:rsidRDefault="00545F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99A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5E553" w14:textId="77777777" w:rsidR="00545F44" w:rsidRDefault="00545F44" w:rsidP="00E71FC3">
      <w:r>
        <w:separator/>
      </w:r>
    </w:p>
  </w:footnote>
  <w:footnote w:type="continuationSeparator" w:id="0">
    <w:p w14:paraId="5D92E41C" w14:textId="77777777" w:rsidR="00545F44" w:rsidRDefault="00545F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44"/>
    <w:rsid w:val="001A7C09"/>
    <w:rsid w:val="00545F4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A3610"/>
  <w15:chartTrackingRefBased/>
  <w15:docId w15:val="{F912E025-F882-451E-87B4-86FA7F70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F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45F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2019-02-11T19:38:00Z</dcterms:created>
  <dcterms:modified xsi:type="dcterms:W3CDTF">2019-02-11T19:40:00Z</dcterms:modified>
</cp:coreProperties>
</file>